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54DB" w:rsidP="003154DB" w:rsidRDefault="003154DB" w14:paraId="f3448c2" w14:textId="f3448c2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3154DB" w:rsidP="003154DB" w:rsidRDefault="003154DB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3" name="Slika 3" descr="cid:02e9fe3d-4887-4626-a1a4-bdfee88c295a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02e9fe3d-4887-4626-a1a4-bdfee88c295a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4DB" w:rsidP="003154DB" w:rsidRDefault="003154DB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3154DB" w:rsidP="003154DB" w:rsidRDefault="003154DB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2" name="Slika 2" descr="cid:f7899093-58c3-4eef-bc2b-24f140151add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f7899093-58c3-4eef-bc2b-24f140151add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4DB" w:rsidP="003154DB" w:rsidRDefault="003154DB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3154DB" w:rsidP="003154DB" w:rsidRDefault="003154DB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1" name="Slika 1" descr="cid:81dbadc7-dbd6-452d-9c05-fe69b3c33816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id:81dbadc7-dbd6-452d-9c05-fe69b3c33816@mprh.local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4DB" w:rsidP="003154DB" w:rsidRDefault="003154DB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  <w:t>Poslano s mojeg iPhonea</w:t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4DB"/>
    <w:rsid w:val="00203FFA"/>
    <w:rsid w:val="003154DB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54DB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154D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154DB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3F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3FFA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3FFA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3FFA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3FFA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4DB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5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4DB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FF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FFA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FF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FF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04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="theme/theme1.xml" Type="http://schemas.openxmlformats.org/officeDocument/2006/relationships/theme" Id="rId13"/><Relationship Target="stylesWithEffects.xml" Type="http://schemas.microsoft.com/office/2007/relationships/stylesWithEffects" Id="rId3"/><Relationship TargetMode="External" Target="cid:02e9fe3d-4887-4626-a1a4-bdfee88c295a@mprh.local" Type="http://schemas.openxmlformats.org/officeDocument/2006/relationships/image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Mode="External" Target="cid:81dbadc7-dbd6-452d-9c05-fe69b3c33816@mprh.local" Type="http://schemas.openxmlformats.org/officeDocument/2006/relationships/image" Id="rId11"/><Relationship Target="webSettings.xml" Type="http://schemas.openxmlformats.org/officeDocument/2006/relationships/webSettings" Id="rId5"/><Relationship Target="media/image3.jpeg" Type="http://schemas.openxmlformats.org/officeDocument/2006/relationships/image" Id="rId10"/><Relationship Target="settings.xml" Type="http://schemas.openxmlformats.org/officeDocument/2006/relationships/settings" Id="rId4"/><Relationship TargetMode="External" Target="cid:f7899093-58c3-4eef-bc2b-24f140151add@mprh.local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</properties:Words>
  <properties:Characters>20</properties:Characters>
  <properties:Lines>11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2020-03-02T11:53:00Z</dcterms:created>
  <dc:creator>Nikolina Krunić</dc:creator>
  <cp:lastModifiedBy>Nikolina Krunić</cp:lastModifiedBy>
  <dcterms:modified xmlns:xsi="http://www.w3.org/2001/XMLSchema-instance" xsi:type="dcterms:W3CDTF">2020-03-02T11:54:00Z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St-671/2020-1 / Podnesak - Prijedlog za otvaranje predstečajnog postupka (111.docx)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